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416A1" w14:textId="77777777" w:rsidR="00686478" w:rsidRDefault="00686478" w:rsidP="006864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3D551134" w14:textId="77777777" w:rsidR="00686478" w:rsidRDefault="00686478" w:rsidP="006864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Bristol. Chaplain.</w:t>
      </w:r>
    </w:p>
    <w:p w14:paraId="0381D541" w14:textId="77777777" w:rsidR="00686478" w:rsidRDefault="00686478" w:rsidP="00686478">
      <w:pPr>
        <w:pStyle w:val="NoSpacing"/>
        <w:rPr>
          <w:rFonts w:cs="Times New Roman"/>
          <w:szCs w:val="24"/>
        </w:rPr>
      </w:pPr>
    </w:p>
    <w:p w14:paraId="26DEDE87" w14:textId="77777777" w:rsidR="00686478" w:rsidRDefault="00686478" w:rsidP="00686478">
      <w:pPr>
        <w:pStyle w:val="NoSpacing"/>
        <w:rPr>
          <w:rFonts w:cs="Times New Roman"/>
          <w:szCs w:val="24"/>
        </w:rPr>
      </w:pPr>
    </w:p>
    <w:p w14:paraId="4F0BB88F" w14:textId="77777777" w:rsidR="00686478" w:rsidRDefault="00686478" w:rsidP="006864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Jan. 1414</w:t>
      </w:r>
      <w:r>
        <w:rPr>
          <w:rFonts w:cs="Times New Roman"/>
          <w:szCs w:val="24"/>
        </w:rPr>
        <w:tab/>
        <w:t>He was one of those who rode out of Bristol on the road to London with Walter</w:t>
      </w:r>
    </w:p>
    <w:p w14:paraId="0FB425C9" w14:textId="77777777" w:rsidR="00686478" w:rsidRDefault="00686478" w:rsidP="006864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Blake, </w:t>
      </w:r>
      <w:proofErr w:type="spellStart"/>
      <w:r>
        <w:rPr>
          <w:rFonts w:cs="Times New Roman"/>
          <w:szCs w:val="24"/>
        </w:rPr>
        <w:t>lollard</w:t>
      </w:r>
      <w:proofErr w:type="spellEnd"/>
      <w:r>
        <w:rPr>
          <w:rFonts w:cs="Times New Roman"/>
          <w:szCs w:val="24"/>
        </w:rPr>
        <w:t xml:space="preserve"> chaplain(q.v.).</w:t>
      </w:r>
    </w:p>
    <w:p w14:paraId="0D1A4FB6" w14:textId="77777777" w:rsidR="00686478" w:rsidRDefault="00686478" w:rsidP="00686478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pp.241-2)</w:t>
      </w:r>
    </w:p>
    <w:p w14:paraId="4570BBBA" w14:textId="77777777" w:rsidR="00686478" w:rsidRDefault="00686478" w:rsidP="00686478">
      <w:pPr>
        <w:pStyle w:val="NoSpacing"/>
        <w:rPr>
          <w:rFonts w:cs="Times New Roman"/>
          <w:szCs w:val="24"/>
        </w:rPr>
      </w:pPr>
    </w:p>
    <w:p w14:paraId="10DEBAC5" w14:textId="77777777" w:rsidR="00686478" w:rsidRDefault="00686478" w:rsidP="00686478">
      <w:pPr>
        <w:pStyle w:val="NoSpacing"/>
        <w:rPr>
          <w:rFonts w:cs="Times New Roman"/>
          <w:szCs w:val="24"/>
        </w:rPr>
      </w:pPr>
    </w:p>
    <w:p w14:paraId="4BAFD622" w14:textId="77777777" w:rsidR="00686478" w:rsidRDefault="00686478" w:rsidP="006864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2022</w:t>
      </w:r>
    </w:p>
    <w:p w14:paraId="0E35E3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9ADF5" w14:textId="77777777" w:rsidR="00686478" w:rsidRDefault="00686478" w:rsidP="009139A6">
      <w:r>
        <w:separator/>
      </w:r>
    </w:p>
  </w:endnote>
  <w:endnote w:type="continuationSeparator" w:id="0">
    <w:p w14:paraId="7F20363A" w14:textId="77777777" w:rsidR="00686478" w:rsidRDefault="006864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EF2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20A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124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74F1A" w14:textId="77777777" w:rsidR="00686478" w:rsidRDefault="00686478" w:rsidP="009139A6">
      <w:r>
        <w:separator/>
      </w:r>
    </w:p>
  </w:footnote>
  <w:footnote w:type="continuationSeparator" w:id="0">
    <w:p w14:paraId="31CF8B7D" w14:textId="77777777" w:rsidR="00686478" w:rsidRDefault="006864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99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649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4C9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478"/>
    <w:rsid w:val="000666E0"/>
    <w:rsid w:val="002510B7"/>
    <w:rsid w:val="005C130B"/>
    <w:rsid w:val="0068647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88C7A"/>
  <w15:chartTrackingRefBased/>
  <w15:docId w15:val="{AD14D77D-1599-4B57-AFC1-DE5B4ED58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2023-02-24T21:49:00Z</dcterms:created>
  <dcterms:modified xsi:type="dcterms:W3CDTF">2023-02-24T21:50:00Z</dcterms:modified>
</cp:coreProperties>
</file>